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3" w:type="dxa"/>
        <w:tblInd w:w="5042" w:type="dxa"/>
        <w:tblLayout w:type="fixed"/>
        <w:tblLook w:val="01E0"/>
      </w:tblPr>
      <w:tblGrid>
        <w:gridCol w:w="9913"/>
      </w:tblGrid>
      <w:tr w:rsidR="0058427C" w:rsidTr="00106016">
        <w:trPr>
          <w:trHeight w:val="352"/>
        </w:trPr>
        <w:tc>
          <w:tcPr>
            <w:tcW w:w="9913" w:type="dxa"/>
          </w:tcPr>
          <w:p w:rsidR="0058427C" w:rsidRPr="000D0F6E" w:rsidRDefault="0058427C" w:rsidP="00555482">
            <w:pPr>
              <w:ind w:left="43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58427C" w:rsidRDefault="0058427C" w:rsidP="00961EA5">
            <w:pPr>
              <w:ind w:left="4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лицам- производителям товаров, работ, услуг в целях финансового обеспечения (возмещения) затрат в связи с выполнением работ, оказанием </w:t>
            </w:r>
            <w:r w:rsidRPr="00961EA5">
              <w:rPr>
                <w:sz w:val="28"/>
                <w:szCs w:val="28"/>
                <w:lang w:val="sr-Cyrl-CS"/>
              </w:rPr>
              <w:t xml:space="preserve">услуг </w:t>
            </w:r>
            <w:r w:rsidRPr="00961EA5">
              <w:rPr>
                <w:sz w:val="28"/>
                <w:szCs w:val="28"/>
              </w:rPr>
              <w:t>по сбору и транспортировке ртутьсодержащих отходов</w:t>
            </w:r>
            <w:bookmarkStart w:id="0" w:name="_GoBack"/>
            <w:bookmarkEnd w:id="0"/>
          </w:p>
        </w:tc>
      </w:tr>
    </w:tbl>
    <w:p w:rsidR="0058427C" w:rsidRDefault="0058427C" w:rsidP="00B47002">
      <w:pPr>
        <w:ind w:left="5580"/>
        <w:jc w:val="both"/>
        <w:rPr>
          <w:sz w:val="28"/>
          <w:szCs w:val="28"/>
        </w:rPr>
      </w:pPr>
    </w:p>
    <w:p w:rsidR="0058427C" w:rsidRDefault="0058427C" w:rsidP="00B47002">
      <w:pPr>
        <w:jc w:val="center"/>
        <w:rPr>
          <w:b/>
          <w:bCs/>
          <w:sz w:val="28"/>
          <w:szCs w:val="28"/>
        </w:rPr>
      </w:pPr>
    </w:p>
    <w:p w:rsidR="0058427C" w:rsidRPr="00F847F3" w:rsidRDefault="0058427C" w:rsidP="00B4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F847F3">
        <w:rPr>
          <w:b/>
          <w:bCs/>
          <w:sz w:val="28"/>
          <w:szCs w:val="28"/>
        </w:rPr>
        <w:t>тчет о достижении значений целевых показателей</w:t>
      </w:r>
    </w:p>
    <w:p w:rsidR="0058427C" w:rsidRDefault="0058427C" w:rsidP="00F847F3">
      <w:pPr>
        <w:jc w:val="center"/>
        <w:rPr>
          <w:sz w:val="28"/>
          <w:szCs w:val="28"/>
        </w:rPr>
      </w:pPr>
      <w:r w:rsidRPr="00C14920">
        <w:rPr>
          <w:b/>
          <w:bCs/>
          <w:sz w:val="28"/>
          <w:szCs w:val="28"/>
        </w:rPr>
        <w:t>по состоянию на  ______________ 20__ г.</w:t>
      </w:r>
    </w:p>
    <w:p w:rsidR="0058427C" w:rsidRDefault="0058427C" w:rsidP="00B47002">
      <w:pPr>
        <w:jc w:val="both"/>
        <w:rPr>
          <w:sz w:val="28"/>
          <w:szCs w:val="28"/>
        </w:rPr>
      </w:pPr>
    </w:p>
    <w:tbl>
      <w:tblPr>
        <w:tblW w:w="15324" w:type="dxa"/>
        <w:tblInd w:w="-106" w:type="dxa"/>
        <w:tblLayout w:type="fixed"/>
        <w:tblLook w:val="00A0"/>
      </w:tblPr>
      <w:tblGrid>
        <w:gridCol w:w="754"/>
        <w:gridCol w:w="3089"/>
        <w:gridCol w:w="1701"/>
        <w:gridCol w:w="1559"/>
        <w:gridCol w:w="1984"/>
        <w:gridCol w:w="1698"/>
        <w:gridCol w:w="1563"/>
        <w:gridCol w:w="1417"/>
        <w:gridCol w:w="1559"/>
      </w:tblGrid>
      <w:tr w:rsidR="0058427C" w:rsidRPr="00B72359">
        <w:trPr>
          <w:trHeight w:val="57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Default="0058427C" w:rsidP="00B72359">
            <w:pPr>
              <w:jc w:val="center"/>
            </w:pPr>
            <w:r>
              <w:t>№</w:t>
            </w:r>
          </w:p>
          <w:p w:rsidR="0058427C" w:rsidRPr="00B72359" w:rsidRDefault="0058427C" w:rsidP="00B72359">
            <w:pPr>
              <w:jc w:val="center"/>
            </w:pPr>
            <w:r w:rsidRPr="00B72359">
              <w:t>п/п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Срок начала работ (год)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Срок окончания работ (год)</w:t>
            </w:r>
          </w:p>
        </w:tc>
        <w:tc>
          <w:tcPr>
            <w:tcW w:w="36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Целевые показатели результативности  предоставления  субсидии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8427C" w:rsidRPr="00B72359" w:rsidRDefault="0058427C" w:rsidP="00C20D82">
            <w:pPr>
              <w:jc w:val="center"/>
            </w:pPr>
            <w:r>
              <w:t>Исполнение</w:t>
            </w:r>
            <w:r w:rsidRPr="00B72359">
              <w:t xml:space="preserve"> показателей результативности предоставления субсидии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Примечание</w:t>
            </w:r>
          </w:p>
        </w:tc>
      </w:tr>
      <w:tr w:rsidR="0058427C" w:rsidRPr="00B72359">
        <w:trPr>
          <w:trHeight w:val="57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Наименование 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Единицы измерения показателя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Значение показателя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27C" w:rsidRPr="00B72359" w:rsidRDefault="0058427C" w:rsidP="00B72359"/>
        </w:tc>
      </w:tr>
      <w:tr w:rsidR="0058427C" w:rsidRPr="00B72359">
        <w:trPr>
          <w:trHeight w:val="108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факт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27C" w:rsidRPr="00B72359" w:rsidRDefault="0058427C" w:rsidP="00B72359"/>
        </w:tc>
      </w:tr>
      <w:tr w:rsidR="0058427C" w:rsidRPr="00B72359">
        <w:trPr>
          <w:trHeight w:val="306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  <w:r w:rsidRPr="00B72359">
              <w:t>9</w:t>
            </w:r>
          </w:p>
        </w:tc>
      </w:tr>
      <w:tr w:rsidR="0058427C" w:rsidRPr="00B72359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</w:tr>
      <w:tr w:rsidR="0058427C" w:rsidRPr="00B72359">
        <w:trPr>
          <w:trHeight w:val="28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 w:rsidRPr="00B72359">
              <w:t>9</w:t>
            </w:r>
          </w:p>
        </w:tc>
      </w:tr>
      <w:tr w:rsidR="0058427C" w:rsidRPr="00B72359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  <w: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</w:tr>
      <w:tr w:rsidR="0058427C" w:rsidRPr="00B72359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947597">
            <w:pPr>
              <w:jc w:val="center"/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27C" w:rsidRPr="00B72359" w:rsidRDefault="0058427C" w:rsidP="00B72359"/>
        </w:tc>
      </w:tr>
    </w:tbl>
    <w:p w:rsidR="0058427C" w:rsidRDefault="0058427C" w:rsidP="00B47002">
      <w:pPr>
        <w:jc w:val="both"/>
        <w:rPr>
          <w:sz w:val="28"/>
          <w:szCs w:val="28"/>
        </w:rPr>
      </w:pPr>
    </w:p>
    <w:p w:rsidR="0058427C" w:rsidRDefault="0058427C" w:rsidP="00B47002">
      <w:pPr>
        <w:jc w:val="both"/>
        <w:rPr>
          <w:sz w:val="28"/>
          <w:szCs w:val="28"/>
        </w:rPr>
      </w:pPr>
    </w:p>
    <w:p w:rsidR="0058427C" w:rsidRDefault="0058427C" w:rsidP="00B47002">
      <w:pPr>
        <w:jc w:val="both"/>
        <w:rPr>
          <w:sz w:val="28"/>
          <w:szCs w:val="28"/>
        </w:rPr>
      </w:pPr>
    </w:p>
    <w:p w:rsidR="0058427C" w:rsidRDefault="0058427C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58427C" w:rsidRDefault="0058427C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58427C" w:rsidRDefault="0058427C" w:rsidP="00B47002">
      <w:pPr>
        <w:jc w:val="both"/>
        <w:rPr>
          <w:sz w:val="16"/>
          <w:szCs w:val="16"/>
        </w:rPr>
      </w:pPr>
    </w:p>
    <w:p w:rsidR="0058427C" w:rsidRDefault="0058427C" w:rsidP="00B47002">
      <w:pPr>
        <w:jc w:val="both"/>
        <w:rPr>
          <w:sz w:val="16"/>
          <w:szCs w:val="16"/>
        </w:rPr>
      </w:pPr>
    </w:p>
    <w:p w:rsidR="0058427C" w:rsidRDefault="0058427C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Гл.бухгалтер  _____________________                   /______________________/</w:t>
      </w:r>
    </w:p>
    <w:p w:rsidR="0058427C" w:rsidRDefault="0058427C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58427C" w:rsidRDefault="0058427C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58427C" w:rsidRDefault="0058427C"/>
    <w:p w:rsidR="0058427C" w:rsidRDefault="0058427C"/>
    <w:p w:rsidR="0058427C" w:rsidRDefault="0058427C"/>
    <w:p w:rsidR="0058427C" w:rsidRDefault="0058427C" w:rsidP="00DF67F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58427C" w:rsidRPr="000D0F6E" w:rsidRDefault="0058427C" w:rsidP="00DF67F3">
      <w:pPr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                                                                                                                             Д.К. Драчев</w:t>
      </w:r>
    </w:p>
    <w:sectPr w:rsidR="0058427C" w:rsidRPr="000D0F6E" w:rsidSect="00B72359">
      <w:headerReference w:type="default" r:id="rId6"/>
      <w:pgSz w:w="16838" w:h="11906" w:orient="landscape"/>
      <w:pgMar w:top="113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27C" w:rsidRDefault="0058427C" w:rsidP="0048763A">
      <w:r>
        <w:separator/>
      </w:r>
    </w:p>
  </w:endnote>
  <w:endnote w:type="continuationSeparator" w:id="1">
    <w:p w:rsidR="0058427C" w:rsidRDefault="0058427C" w:rsidP="00487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27C" w:rsidRDefault="0058427C" w:rsidP="0048763A">
      <w:r>
        <w:separator/>
      </w:r>
    </w:p>
  </w:footnote>
  <w:footnote w:type="continuationSeparator" w:id="1">
    <w:p w:rsidR="0058427C" w:rsidRDefault="0058427C" w:rsidP="00487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27C" w:rsidRDefault="0058427C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58427C" w:rsidRDefault="005842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EBE"/>
    <w:rsid w:val="0004172B"/>
    <w:rsid w:val="000449D1"/>
    <w:rsid w:val="00053358"/>
    <w:rsid w:val="0005785D"/>
    <w:rsid w:val="000979AA"/>
    <w:rsid w:val="000A0EB3"/>
    <w:rsid w:val="000D0F6E"/>
    <w:rsid w:val="00106016"/>
    <w:rsid w:val="001640FB"/>
    <w:rsid w:val="0022253B"/>
    <w:rsid w:val="00234C0C"/>
    <w:rsid w:val="00413B24"/>
    <w:rsid w:val="00433202"/>
    <w:rsid w:val="0048763A"/>
    <w:rsid w:val="004C7148"/>
    <w:rsid w:val="00501A2A"/>
    <w:rsid w:val="005522A2"/>
    <w:rsid w:val="00555482"/>
    <w:rsid w:val="0058427C"/>
    <w:rsid w:val="00592174"/>
    <w:rsid w:val="005C33BC"/>
    <w:rsid w:val="0061643E"/>
    <w:rsid w:val="00742CC8"/>
    <w:rsid w:val="007865A9"/>
    <w:rsid w:val="00836760"/>
    <w:rsid w:val="008F3DBE"/>
    <w:rsid w:val="00947597"/>
    <w:rsid w:val="00961EA5"/>
    <w:rsid w:val="00970230"/>
    <w:rsid w:val="00A61EBE"/>
    <w:rsid w:val="00A84FBA"/>
    <w:rsid w:val="00AC7376"/>
    <w:rsid w:val="00AC7510"/>
    <w:rsid w:val="00B47002"/>
    <w:rsid w:val="00B72359"/>
    <w:rsid w:val="00BC1476"/>
    <w:rsid w:val="00C14920"/>
    <w:rsid w:val="00C20D82"/>
    <w:rsid w:val="00DB3C41"/>
    <w:rsid w:val="00DF67F3"/>
    <w:rsid w:val="00E215A7"/>
    <w:rsid w:val="00EA50BC"/>
    <w:rsid w:val="00F64BBD"/>
    <w:rsid w:val="00F847F3"/>
    <w:rsid w:val="00FA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7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234</Words>
  <Characters>1336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17</cp:revision>
  <cp:lastPrinted>2017-06-23T12:01:00Z</cp:lastPrinted>
  <dcterms:created xsi:type="dcterms:W3CDTF">2017-05-17T12:59:00Z</dcterms:created>
  <dcterms:modified xsi:type="dcterms:W3CDTF">2017-10-11T07:26:00Z</dcterms:modified>
</cp:coreProperties>
</file>